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68"/>
        <w:gridCol w:w="6700"/>
        <w:gridCol w:w="100"/>
        <w:gridCol w:w="15"/>
      </w:tblGrid>
      <w:tr w:rsidR="00973030" w:rsidRPr="001548FB" w:rsidTr="00243F4F">
        <w:trPr>
          <w:gridAfter w:val="1"/>
          <w:wAfter w:w="15" w:type="dxa"/>
        </w:trPr>
        <w:tc>
          <w:tcPr>
            <w:tcW w:w="8468" w:type="dxa"/>
          </w:tcPr>
          <w:p w:rsidR="00973030" w:rsidRPr="001548FB" w:rsidRDefault="00973030" w:rsidP="003A217A"/>
        </w:tc>
        <w:tc>
          <w:tcPr>
            <w:tcW w:w="6700" w:type="dxa"/>
            <w:tcMar>
              <w:right w:w="72" w:type="dxa"/>
            </w:tcMar>
          </w:tcPr>
          <w:p w:rsidR="00973030" w:rsidRDefault="00973030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7</w:t>
            </w:r>
          </w:p>
          <w:p w:rsidR="00973030" w:rsidRDefault="00973030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решению Собрания депутатов </w:t>
            </w:r>
          </w:p>
          <w:p w:rsidR="00973030" w:rsidRDefault="00973030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973030" w:rsidRDefault="00973030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  <w:tc>
          <w:tcPr>
            <w:tcW w:w="100" w:type="dxa"/>
          </w:tcPr>
          <w:p w:rsidR="00973030" w:rsidRPr="001548FB" w:rsidRDefault="00973030" w:rsidP="003A217A"/>
        </w:tc>
      </w:tr>
      <w:tr w:rsidR="00973030" w:rsidRPr="001548FB" w:rsidTr="00243F4F">
        <w:trPr>
          <w:trHeight w:val="57"/>
        </w:trPr>
        <w:tc>
          <w:tcPr>
            <w:tcW w:w="15283" w:type="dxa"/>
            <w:gridSpan w:val="4"/>
          </w:tcPr>
          <w:p w:rsidR="00973030" w:rsidRPr="001548FB" w:rsidRDefault="00973030" w:rsidP="003A217A"/>
        </w:tc>
      </w:tr>
      <w:tr w:rsidR="00973030" w:rsidRPr="001548FB" w:rsidTr="00243F4F">
        <w:tc>
          <w:tcPr>
            <w:tcW w:w="15168" w:type="dxa"/>
            <w:gridSpan w:val="2"/>
            <w:tcMar>
              <w:right w:w="72" w:type="dxa"/>
            </w:tcMar>
            <w:vAlign w:val="bottom"/>
          </w:tcPr>
          <w:p w:rsidR="00973030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73030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73030" w:rsidRPr="000E514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73030" w:rsidRPr="000E514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местного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бюджета на 2018 год и на плановый период 2019 и 2020 годов</w:t>
            </w:r>
          </w:p>
          <w:p w:rsidR="00973030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115" w:type="dxa"/>
            <w:gridSpan w:val="2"/>
          </w:tcPr>
          <w:p w:rsidR="00973030" w:rsidRPr="001548FB" w:rsidRDefault="00973030" w:rsidP="003A217A"/>
        </w:tc>
      </w:tr>
      <w:tr w:rsidR="00973030" w:rsidRPr="001548FB" w:rsidTr="00243F4F">
        <w:tc>
          <w:tcPr>
            <w:tcW w:w="15168" w:type="dxa"/>
            <w:gridSpan w:val="2"/>
            <w:tcMar>
              <w:left w:w="86" w:type="dxa"/>
              <w:right w:w="158" w:type="dxa"/>
            </w:tcMar>
            <w:vAlign w:val="center"/>
          </w:tcPr>
          <w:p w:rsidR="00973030" w:rsidRDefault="00973030" w:rsidP="003A217A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973030" w:rsidRPr="001548FB" w:rsidRDefault="00973030" w:rsidP="003A217A"/>
        </w:tc>
      </w:tr>
    </w:tbl>
    <w:p w:rsidR="00973030" w:rsidRDefault="00973030" w:rsidP="005659B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973030" w:rsidRPr="001548FB" w:rsidTr="001B2EC1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Рз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1548FB" w:rsidRDefault="00973030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973030" w:rsidRDefault="0097303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973030" w:rsidRPr="001548FB" w:rsidTr="008433D4">
        <w:trPr>
          <w:trHeight w:val="325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973030" w:rsidRPr="005659B0" w:rsidRDefault="00973030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</w:tr>
      <w:tr w:rsidR="00973030" w:rsidRPr="001548FB" w:rsidTr="008433D4">
        <w:trPr>
          <w:trHeight w:val="374"/>
        </w:trPr>
        <w:tc>
          <w:tcPr>
            <w:tcW w:w="581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6 415,4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6 110,7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973030" w:rsidRPr="00CD56AE" w:rsidRDefault="00973030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5 806,5</w:t>
            </w:r>
          </w:p>
        </w:tc>
      </w:tr>
      <w:tr w:rsidR="00973030" w:rsidRPr="001548FB" w:rsidTr="00B42170">
        <w:trPr>
          <w:trHeight w:val="431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Администрация Гашунского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B6272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6 415,4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6 110,7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5 806,5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E97E8D" w:rsidRDefault="00973030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08 1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0F5089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00 00110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3 460,0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3 460,0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3 460,0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0F5089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2 00 001</w:t>
            </w:r>
            <w:r>
              <w:rPr>
                <w:rFonts w:ascii="Times New Roman" w:hAnsi="Times New Roman"/>
                <w:color w:val="000000"/>
                <w:sz w:val="28"/>
              </w:rPr>
              <w:t>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458,5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458,5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458,5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0F5089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8741C4" w:rsidRDefault="00973030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99 9 00 72390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</w:tr>
      <w:tr w:rsidR="00973030" w:rsidRPr="001548FB" w:rsidTr="00B42170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05 1 0026050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05 2 0026060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05 3 0026070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10 2 00 26200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1971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0700F5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F5089" w:rsidRDefault="00973030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69,3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69,3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Pr="00CD56AE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01 2 00 26020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171,2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178,6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03 1 00 00590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1 129,3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833,8 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715,1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Pr="000857B6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Pr="000857B6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Pr="00AF353A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Pr="000857B6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939,5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1093,7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Pr="00CD56AE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970,1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973030" w:rsidRDefault="0097303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06 1 0000590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</w:tr>
      <w:tr w:rsidR="00973030" w:rsidRPr="001548FB" w:rsidTr="00B42170">
        <w:trPr>
          <w:trHeight w:val="90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Default="00973030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973030" w:rsidRPr="001548FB" w:rsidTr="00B42170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973030" w:rsidRDefault="00973030" w:rsidP="00F973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973030" w:rsidRDefault="00973030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973030" w:rsidRDefault="00973030" w:rsidP="00F37FBB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973030" w:rsidRDefault="00973030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973030" w:rsidRDefault="00973030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973030" w:rsidRDefault="00973030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04 1 0026030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973030" w:rsidRDefault="00973030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973030" w:rsidRDefault="00973030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</w:tbl>
    <w:p w:rsidR="00973030" w:rsidRDefault="00973030" w:rsidP="00E04EC8">
      <w:pPr>
        <w:rPr>
          <w:sz w:val="28"/>
          <w:szCs w:val="28"/>
        </w:rPr>
      </w:pPr>
    </w:p>
    <w:p w:rsidR="00973030" w:rsidRDefault="00973030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973030" w:rsidRPr="000F4C95" w:rsidRDefault="00973030" w:rsidP="004C76D0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973030" w:rsidRDefault="00973030" w:rsidP="009B6F7D">
      <w:pPr>
        <w:rPr>
          <w:sz w:val="28"/>
          <w:szCs w:val="28"/>
        </w:rPr>
      </w:pPr>
    </w:p>
    <w:sectPr w:rsidR="00973030" w:rsidSect="00267146">
      <w:headerReference w:type="default" r:id="rId6"/>
      <w:footerReference w:type="even" r:id="rId7"/>
      <w:foot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030" w:rsidRDefault="00973030" w:rsidP="00267146">
      <w:r>
        <w:separator/>
      </w:r>
    </w:p>
  </w:endnote>
  <w:endnote w:type="continuationSeparator" w:id="1">
    <w:p w:rsidR="00973030" w:rsidRDefault="00973030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030" w:rsidRDefault="00973030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3030" w:rsidRDefault="00973030" w:rsidP="0035005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030" w:rsidRDefault="00973030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73030" w:rsidRDefault="00973030" w:rsidP="003500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030" w:rsidRDefault="00973030" w:rsidP="00267146">
      <w:r>
        <w:separator/>
      </w:r>
    </w:p>
  </w:footnote>
  <w:footnote w:type="continuationSeparator" w:id="1">
    <w:p w:rsidR="00973030" w:rsidRDefault="00973030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030" w:rsidRDefault="00973030" w:rsidP="00735E87">
    <w:pPr>
      <w:pStyle w:val="Header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9B0"/>
    <w:rsid w:val="0001392E"/>
    <w:rsid w:val="00026E7F"/>
    <w:rsid w:val="0004202C"/>
    <w:rsid w:val="000546CE"/>
    <w:rsid w:val="00060D80"/>
    <w:rsid w:val="00064F91"/>
    <w:rsid w:val="000700F5"/>
    <w:rsid w:val="00073B93"/>
    <w:rsid w:val="00073E1D"/>
    <w:rsid w:val="0007576D"/>
    <w:rsid w:val="000857B6"/>
    <w:rsid w:val="000A625D"/>
    <w:rsid w:val="000A6569"/>
    <w:rsid w:val="000A6D12"/>
    <w:rsid w:val="000C684A"/>
    <w:rsid w:val="000D59B1"/>
    <w:rsid w:val="000E514B"/>
    <w:rsid w:val="000F4C95"/>
    <w:rsid w:val="000F5089"/>
    <w:rsid w:val="001002C0"/>
    <w:rsid w:val="001127B7"/>
    <w:rsid w:val="001146D4"/>
    <w:rsid w:val="001406DC"/>
    <w:rsid w:val="00142661"/>
    <w:rsid w:val="001548FB"/>
    <w:rsid w:val="00167517"/>
    <w:rsid w:val="00186132"/>
    <w:rsid w:val="001933F6"/>
    <w:rsid w:val="001A075E"/>
    <w:rsid w:val="001A5DDC"/>
    <w:rsid w:val="001B2EC1"/>
    <w:rsid w:val="001B4378"/>
    <w:rsid w:val="001B5992"/>
    <w:rsid w:val="001B76DA"/>
    <w:rsid w:val="001F53E0"/>
    <w:rsid w:val="00243F4F"/>
    <w:rsid w:val="00244864"/>
    <w:rsid w:val="00252E98"/>
    <w:rsid w:val="00264C37"/>
    <w:rsid w:val="00266A12"/>
    <w:rsid w:val="00267146"/>
    <w:rsid w:val="002818CF"/>
    <w:rsid w:val="002855EF"/>
    <w:rsid w:val="00294DFB"/>
    <w:rsid w:val="002A2440"/>
    <w:rsid w:val="002B7B2A"/>
    <w:rsid w:val="002C2089"/>
    <w:rsid w:val="002E023D"/>
    <w:rsid w:val="00315445"/>
    <w:rsid w:val="0035005D"/>
    <w:rsid w:val="00354A1F"/>
    <w:rsid w:val="0036255A"/>
    <w:rsid w:val="00363723"/>
    <w:rsid w:val="00365D3C"/>
    <w:rsid w:val="00373CB6"/>
    <w:rsid w:val="003A217A"/>
    <w:rsid w:val="003B2798"/>
    <w:rsid w:val="003C7FF9"/>
    <w:rsid w:val="003F2BCE"/>
    <w:rsid w:val="00401A39"/>
    <w:rsid w:val="004233D9"/>
    <w:rsid w:val="004358D7"/>
    <w:rsid w:val="0044321A"/>
    <w:rsid w:val="0047385C"/>
    <w:rsid w:val="00481B17"/>
    <w:rsid w:val="004953E3"/>
    <w:rsid w:val="00495E0D"/>
    <w:rsid w:val="004A6F25"/>
    <w:rsid w:val="004B0997"/>
    <w:rsid w:val="004C76D0"/>
    <w:rsid w:val="004E310A"/>
    <w:rsid w:val="004F14C8"/>
    <w:rsid w:val="004F47D0"/>
    <w:rsid w:val="00514E26"/>
    <w:rsid w:val="00521891"/>
    <w:rsid w:val="0052580F"/>
    <w:rsid w:val="00526780"/>
    <w:rsid w:val="00527ADE"/>
    <w:rsid w:val="00527C28"/>
    <w:rsid w:val="0053125D"/>
    <w:rsid w:val="00533DCC"/>
    <w:rsid w:val="005659B0"/>
    <w:rsid w:val="00573E1F"/>
    <w:rsid w:val="00592725"/>
    <w:rsid w:val="005942FF"/>
    <w:rsid w:val="005B0361"/>
    <w:rsid w:val="005B31F4"/>
    <w:rsid w:val="005C5740"/>
    <w:rsid w:val="005C6148"/>
    <w:rsid w:val="005D38F8"/>
    <w:rsid w:val="005D5AEC"/>
    <w:rsid w:val="005F258A"/>
    <w:rsid w:val="005F4330"/>
    <w:rsid w:val="005F5FFC"/>
    <w:rsid w:val="00606F52"/>
    <w:rsid w:val="0061181E"/>
    <w:rsid w:val="00617A1D"/>
    <w:rsid w:val="006413EF"/>
    <w:rsid w:val="00642E67"/>
    <w:rsid w:val="006642A7"/>
    <w:rsid w:val="006D189A"/>
    <w:rsid w:val="006E7D40"/>
    <w:rsid w:val="00710129"/>
    <w:rsid w:val="00711889"/>
    <w:rsid w:val="00735E87"/>
    <w:rsid w:val="00742780"/>
    <w:rsid w:val="00742794"/>
    <w:rsid w:val="00786E39"/>
    <w:rsid w:val="007A3D79"/>
    <w:rsid w:val="007C6CE9"/>
    <w:rsid w:val="007C750E"/>
    <w:rsid w:val="007D72F0"/>
    <w:rsid w:val="007F5CC6"/>
    <w:rsid w:val="00801AD2"/>
    <w:rsid w:val="00805D6C"/>
    <w:rsid w:val="008376EE"/>
    <w:rsid w:val="0084308D"/>
    <w:rsid w:val="008433D4"/>
    <w:rsid w:val="0086114F"/>
    <w:rsid w:val="008612F1"/>
    <w:rsid w:val="00870FA0"/>
    <w:rsid w:val="008741C4"/>
    <w:rsid w:val="00881FDF"/>
    <w:rsid w:val="0088351C"/>
    <w:rsid w:val="00891077"/>
    <w:rsid w:val="008E1266"/>
    <w:rsid w:val="008E736B"/>
    <w:rsid w:val="008E75E2"/>
    <w:rsid w:val="00911E45"/>
    <w:rsid w:val="009352F4"/>
    <w:rsid w:val="00973030"/>
    <w:rsid w:val="009772A8"/>
    <w:rsid w:val="009860FE"/>
    <w:rsid w:val="009A25F7"/>
    <w:rsid w:val="009B48E5"/>
    <w:rsid w:val="009B649D"/>
    <w:rsid w:val="009B6F7D"/>
    <w:rsid w:val="009D57A8"/>
    <w:rsid w:val="009D7392"/>
    <w:rsid w:val="009E611D"/>
    <w:rsid w:val="009F564E"/>
    <w:rsid w:val="009F6FC6"/>
    <w:rsid w:val="00A243FC"/>
    <w:rsid w:val="00A27755"/>
    <w:rsid w:val="00A325FD"/>
    <w:rsid w:val="00A32BE8"/>
    <w:rsid w:val="00A33D2E"/>
    <w:rsid w:val="00A34953"/>
    <w:rsid w:val="00A768D8"/>
    <w:rsid w:val="00A80FF0"/>
    <w:rsid w:val="00AA3397"/>
    <w:rsid w:val="00AC5231"/>
    <w:rsid w:val="00AC589A"/>
    <w:rsid w:val="00AE337E"/>
    <w:rsid w:val="00AE666E"/>
    <w:rsid w:val="00AF350D"/>
    <w:rsid w:val="00AF353A"/>
    <w:rsid w:val="00AF5456"/>
    <w:rsid w:val="00B1217F"/>
    <w:rsid w:val="00B15E1B"/>
    <w:rsid w:val="00B36ECE"/>
    <w:rsid w:val="00B42170"/>
    <w:rsid w:val="00B426B3"/>
    <w:rsid w:val="00B432E2"/>
    <w:rsid w:val="00B4537F"/>
    <w:rsid w:val="00B5211C"/>
    <w:rsid w:val="00B6272F"/>
    <w:rsid w:val="00B72D5B"/>
    <w:rsid w:val="00B81BDA"/>
    <w:rsid w:val="00B86CDB"/>
    <w:rsid w:val="00BA36C7"/>
    <w:rsid w:val="00BA4E25"/>
    <w:rsid w:val="00BC47E1"/>
    <w:rsid w:val="00BE7D6A"/>
    <w:rsid w:val="00BF015C"/>
    <w:rsid w:val="00BF7F5D"/>
    <w:rsid w:val="00C01CE3"/>
    <w:rsid w:val="00C073FF"/>
    <w:rsid w:val="00C21B97"/>
    <w:rsid w:val="00C2552F"/>
    <w:rsid w:val="00C36B93"/>
    <w:rsid w:val="00C75C8F"/>
    <w:rsid w:val="00CA091E"/>
    <w:rsid w:val="00CB0628"/>
    <w:rsid w:val="00CC19EE"/>
    <w:rsid w:val="00CC3956"/>
    <w:rsid w:val="00CD56AE"/>
    <w:rsid w:val="00CD7208"/>
    <w:rsid w:val="00CE3CD5"/>
    <w:rsid w:val="00CF314C"/>
    <w:rsid w:val="00CF5268"/>
    <w:rsid w:val="00CF76B2"/>
    <w:rsid w:val="00D005D8"/>
    <w:rsid w:val="00D077F3"/>
    <w:rsid w:val="00D14774"/>
    <w:rsid w:val="00D21246"/>
    <w:rsid w:val="00D322D1"/>
    <w:rsid w:val="00D77EE1"/>
    <w:rsid w:val="00DA4EE6"/>
    <w:rsid w:val="00DB1B9D"/>
    <w:rsid w:val="00DF4889"/>
    <w:rsid w:val="00E030A2"/>
    <w:rsid w:val="00E04EC8"/>
    <w:rsid w:val="00E10616"/>
    <w:rsid w:val="00E32CDC"/>
    <w:rsid w:val="00E53910"/>
    <w:rsid w:val="00E565B4"/>
    <w:rsid w:val="00E62124"/>
    <w:rsid w:val="00E82598"/>
    <w:rsid w:val="00E97E8D"/>
    <w:rsid w:val="00EB0581"/>
    <w:rsid w:val="00EB6A6E"/>
    <w:rsid w:val="00EC1D99"/>
    <w:rsid w:val="00EC2B73"/>
    <w:rsid w:val="00EE4478"/>
    <w:rsid w:val="00EF03F6"/>
    <w:rsid w:val="00F04B05"/>
    <w:rsid w:val="00F05AD4"/>
    <w:rsid w:val="00F12ACC"/>
    <w:rsid w:val="00F32D24"/>
    <w:rsid w:val="00F37FBB"/>
    <w:rsid w:val="00F97349"/>
    <w:rsid w:val="00FA4D18"/>
    <w:rsid w:val="00FD08E0"/>
    <w:rsid w:val="00FD77A0"/>
    <w:rsid w:val="00FF15DF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B0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71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714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671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7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146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35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28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1094</Words>
  <Characters>6242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2017-11-15T12:08:00Z</dcterms:created>
  <dcterms:modified xsi:type="dcterms:W3CDTF">2017-11-15T12:08:00Z</dcterms:modified>
</cp:coreProperties>
</file>